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BD2" w:rsidRDefault="00230BD2" w:rsidP="00D64514">
            <w:r>
              <w:t>Приложение 8</w:t>
            </w:r>
          </w:p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BD2" w:rsidRDefault="00230BD2" w:rsidP="00D6451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BD2" w:rsidRDefault="00230BD2" w:rsidP="00390848">
            <w:r>
              <w:t>от</w:t>
            </w:r>
            <w:r w:rsidR="00390848">
              <w:t xml:space="preserve"> 26.03.2021 № 86-677</w:t>
            </w:r>
            <w:r>
              <w:t xml:space="preserve">    </w:t>
            </w:r>
          </w:p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</w:tr>
      <w:tr w:rsidR="00230BD2" w:rsidTr="00230BD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тыс. руб.</w:t>
            </w: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2021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2022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2023 год</w:t>
            </w:r>
          </w:p>
        </w:tc>
      </w:tr>
    </w:tbl>
    <w:p w:rsidR="00230BD2" w:rsidRPr="00230BD2" w:rsidRDefault="00230BD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230BD2" w:rsidTr="00230BD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5</w:t>
            </w:r>
          </w:p>
        </w:tc>
      </w:tr>
      <w:tr w:rsidR="00230BD2" w:rsidTr="00230BD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43 429,2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36 874,5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937,4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2 277,3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фонтана на Набережной Космонавтов на спуске от ул. Октябрьской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1 811 250,8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364 196,2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71 419,4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541,7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114 271,1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114 271,1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114 271,1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115 268,1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330,0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544,5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1 004 613,8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68,7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850,0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180 107,7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277 790,2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88 006,6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86 406,0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786,9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2 100,0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3 800,0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679 081,7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141 640,5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188 010,6</w:t>
            </w: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127 193,2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89 086,7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Андреева Б.Ф. (от дороги по территории с/х «Комбайн» до ул. Питерской)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56 113,6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44 325,4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23 114,1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20 472,8</w:t>
            </w: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134 994,0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74 664,2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Михаила Булгакова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88 539,3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22 650,9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167 537,8</w:t>
            </w: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6 720,0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им. Скоморохова Н.М. от ул. им. Муленкова А.П. до ул. им. Братьев Никитиных в Волжском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3 000,0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5 640,0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автомобильной дороги по ул. Песочной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27 600,0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4 979,0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108 101,8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участка автомобильной дороги по ул. Вольской (от ул. Большой Садовой до ул. Крайней)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4 292,8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4 292,8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2 538 054,5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505 836,7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188 010,6</w:t>
            </w:r>
          </w:p>
        </w:tc>
      </w:tr>
      <w:tr w:rsidR="00230BD2" w:rsidTr="00230BD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2 133 576,3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BD2" w:rsidRDefault="00230BD2" w:rsidP="00D64514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2 133 576,3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2 178 576,3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45 000,0</w:t>
            </w:r>
          </w:p>
        </w:tc>
      </w:tr>
      <w:tr w:rsidR="00230BD2" w:rsidTr="00230BD2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4 716 630,8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550 836,7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233 010,6</w:t>
            </w:r>
          </w:p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</w:tr>
      <w:tr w:rsidR="00230BD2" w:rsidTr="00230BD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</w:tr>
    </w:tbl>
    <w:p w:rsidR="00E2598B" w:rsidRPr="00230BD2" w:rsidRDefault="00E2598B" w:rsidP="00230BD2"/>
    <w:sectPr w:rsidR="00E2598B" w:rsidRPr="00230BD2" w:rsidSect="00390848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223" w:rsidRDefault="00672223" w:rsidP="00230BD2">
      <w:r>
        <w:separator/>
      </w:r>
    </w:p>
  </w:endnote>
  <w:endnote w:type="continuationSeparator" w:id="1">
    <w:p w:rsidR="00672223" w:rsidRDefault="00672223" w:rsidP="0023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223" w:rsidRDefault="00672223" w:rsidP="00230BD2">
      <w:r>
        <w:separator/>
      </w:r>
    </w:p>
  </w:footnote>
  <w:footnote w:type="continuationSeparator" w:id="1">
    <w:p w:rsidR="00672223" w:rsidRDefault="00672223" w:rsidP="00230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D2" w:rsidRDefault="009332E2" w:rsidP="00124CC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0B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0BD2" w:rsidRDefault="00230B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D2" w:rsidRDefault="009332E2" w:rsidP="00124CC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0BD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0848">
      <w:rPr>
        <w:rStyle w:val="a7"/>
        <w:noProof/>
      </w:rPr>
      <w:t>4</w:t>
    </w:r>
    <w:r>
      <w:rPr>
        <w:rStyle w:val="a7"/>
      </w:rPr>
      <w:fldChar w:fldCharType="end"/>
    </w:r>
  </w:p>
  <w:p w:rsidR="00230BD2" w:rsidRDefault="00230B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30BD2"/>
    <w:rsid w:val="00047FEA"/>
    <w:rsid w:val="001812AB"/>
    <w:rsid w:val="00230BD2"/>
    <w:rsid w:val="00296975"/>
    <w:rsid w:val="002C3F39"/>
    <w:rsid w:val="00390848"/>
    <w:rsid w:val="00553971"/>
    <w:rsid w:val="00672223"/>
    <w:rsid w:val="006808C6"/>
    <w:rsid w:val="009332E2"/>
    <w:rsid w:val="00A24CAF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0B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BD2"/>
  </w:style>
  <w:style w:type="paragraph" w:styleId="a5">
    <w:name w:val="footer"/>
    <w:basedOn w:val="a"/>
    <w:link w:val="a6"/>
    <w:uiPriority w:val="99"/>
    <w:semiHidden/>
    <w:unhideWhenUsed/>
    <w:rsid w:val="00230B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0BD2"/>
  </w:style>
  <w:style w:type="character" w:styleId="a7">
    <w:name w:val="page number"/>
    <w:basedOn w:val="a0"/>
    <w:uiPriority w:val="99"/>
    <w:semiHidden/>
    <w:unhideWhenUsed/>
    <w:rsid w:val="00230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4</Pages>
  <Words>1024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4</cp:revision>
  <dcterms:created xsi:type="dcterms:W3CDTF">2021-03-23T12:22:00Z</dcterms:created>
  <dcterms:modified xsi:type="dcterms:W3CDTF">2021-03-25T13:06:00Z</dcterms:modified>
</cp:coreProperties>
</file>